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绛县农业农村局</w:t>
      </w:r>
    </w:p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行政确认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eastAsia="zh-CN"/>
        </w:rPr>
        <w:t>类</w:t>
      </w:r>
      <w:r>
        <w:rPr>
          <w:rFonts w:hint="eastAsia" w:ascii="黑体" w:hAnsi="黑体" w:eastAsia="黑体" w:cs="黑体"/>
          <w:sz w:val="40"/>
          <w:szCs w:val="40"/>
        </w:rPr>
        <w:t>廉政风险防控图</w:t>
      </w: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198120</wp:posOffset>
                </wp:positionV>
                <wp:extent cx="1943100" cy="495300"/>
                <wp:effectExtent l="8890" t="5080" r="10160" b="13970"/>
                <wp:wrapNone/>
                <wp:docPr id="379" name="流程图: 准备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49530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62pt;margin-top:15.6pt;height:39pt;width:153pt;z-index:251682816;mso-width-relative:page;mso-height-relative:page;" filled="f" stroked="t" coordsize="21600,21600" o:gfxdata="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YDgX12AAAAAoBAAAPAAAAAAAAAAEAIAAAACIAAABkcnMvZG93&#10;bnJldi54bWxQSwECFAAUAAAACACHTuJAtzAqogACAADRAwAADgAAAAAAAAABACAAAAAnAQAAZHJz&#10;L2Uyb0RvYy54bWxQSwUGAAAAAAYABgBZAQAAmQ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56" w:beforeLines="5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申请人提出申请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99060</wp:posOffset>
                </wp:positionV>
                <wp:extent cx="1905" cy="990600"/>
                <wp:effectExtent l="38100" t="0" r="36195" b="0"/>
                <wp:wrapNone/>
                <wp:docPr id="171" name="直接箭头连接符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7.8pt;height:78pt;width:0.15pt;z-index:251677696;mso-width-relative:page;mso-height-relative:page;" filled="f" stroked="t" coordsize="21600,21600" o:gfxdata="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/E0619kAAAAKAQAADwAAAAAAAAABACAAAAAiAAAAZHJzL2Rvd25yZXYueG1sUEsB&#10;AhQAFAAAAAgAh07iQF+YKen0AQAAsgMAAA4AAAAAAAAAAQAgAAAAKAEAAGRycy9lMm9Eb2MueG1s&#10;UEsFBgAAAAAGAAYAWQEAAI4FAAA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4214495</wp:posOffset>
                </wp:positionH>
                <wp:positionV relativeFrom="paragraph">
                  <wp:posOffset>177800</wp:posOffset>
                </wp:positionV>
                <wp:extent cx="1592580" cy="1624330"/>
                <wp:effectExtent l="4445" t="4445" r="22225" b="9525"/>
                <wp:wrapNone/>
                <wp:docPr id="172" name="文本框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162433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1.建立受理单制度。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2.严格履行服务承诺制度，做到首问负责和一次性告知。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3.政务公开，明确工作程序、时限等，按照项目核准规定办理。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4.内部监督检查、投诉举报受理。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晁红霞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85pt;margin-top:14pt;height:127.9pt;width:125.4pt;z-index:251672576;mso-width-relative:page;mso-height-relative:page;" filled="f" stroked="t" coordsize="21600,21600" o:gfxdata="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KDcktgAAAAKAQAADwAAAAAAAAABACAAAAAiAAAA&#10;ZHJzL2Rvd25yZXYueG1sUEsBAhQAFAAAAAgAh07iQJUlHA8HAgAA+AMAAA4AAAAAAAAAAQAgAAAA&#10;JwEAAGRycy9lMm9Eb2MueG1sUEsFBgAAAAAGAAYAWQEAAKAFAAA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1.建立受理单制度。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2.严格履行服务承诺制度，做到首问负责和一次性告知。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3.政务公开，明确工作程序、时限等，按照项目核准规定办理。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4.内部监督检查、投诉举报受理。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晁红霞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14605</wp:posOffset>
                </wp:positionV>
                <wp:extent cx="1591310" cy="1151890"/>
                <wp:effectExtent l="5080" t="4445" r="22860" b="5715"/>
                <wp:wrapNone/>
                <wp:docPr id="175" name="文本框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1518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1.故意刁难申请人。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2.不按规定程序受理。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3.无原因超时办理。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4.不能一次告知所需材料。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5.不严格审查或故意让虚假资料通过。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1.15pt;height:90.7pt;width:125.3pt;z-index:251671552;mso-width-relative:page;mso-height-relative:page;" filled="f" stroked="t" coordsize="21600,21600" o:gfxdata="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VmqWydYAAAAIAQAADwAAAAAAAAABACAAAAAiAAAAZHJz&#10;L2Rvd25yZXYueG1sUEsBAhQAFAAAAAgAh07iQABsuCkGAgAA+AMAAA4AAAAAAAAAAQAgAAAAJQEA&#10;AGRycy9lMm9Eb2MueG1sUEsFBgAAAAAGAAYAWQEAAJ0FAAA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1.故意刁难申请人。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2.不按规定程序受理。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3.无原因超时办理。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4.不能一次告知所需材料。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5.不严格审查或故意让虚假资料通过。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3399790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74" name="文本框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7.7pt;margin-top:7.8pt;height:23.7pt;width:59.3pt;z-index:251674624;mso-width-relative:page;mso-height-relative:page;" filled="f" stroked="f" coordsize="21600,21600" o:gfxdata="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2&#10;e95G1wAAAAkBAAAPAAAAAAAAAAEAIAAAACIAAABkcnMvZG93bnJldi54bWxQSwECFAAUAAAACACH&#10;TuJA9iqtSrMBAABAAwAADgAAAAAAAAABACAAAAAmAQAAZHJzL2Uyb0RvYy54bWxQSwUGAAAAAAYA&#10;BgBZAQAASw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73" name="文本框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673600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3S1ZEtgAAAAJAQAADwAAAAAAAAABACAAAAAiAAAAZHJzL2Rvd25yZXYueG1sUEsBAhQAFAAAAAgA&#10;h07iQPtkFV6zAQAAQAMAAA4AAAAAAAAAAQAgAAAAJwEAAGRycy9lMm9Eb2MueG1sUEsFBgAAAAAG&#10;AAYAWQEAAEwFAAA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3433445</wp:posOffset>
                </wp:positionH>
                <wp:positionV relativeFrom="paragraph">
                  <wp:posOffset>198120</wp:posOffset>
                </wp:positionV>
                <wp:extent cx="737235" cy="635"/>
                <wp:effectExtent l="0" t="37465" r="5715" b="38100"/>
                <wp:wrapNone/>
                <wp:docPr id="176" name="直接连接符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.35pt;margin-top:15.6pt;height:0.05pt;width:58.05pt;z-index:251675648;mso-width-relative:page;mso-height-relative:page;" filled="f" stroked="t" coordsize="21600,21600" o:gfxdata="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/AAC3aAAAA&#10;CQEAAA8AAAAAAAAAAQAgAAAAIgAAAGRycy9kb3ducmV2LnhtbFBLAQIUABQAAAAIAIdO4kCbLqv9&#10;4gEAAJ8DAAAOAAAAAAAAAAEAIAAAACkBAABkcnMvZTJvRG9jLnhtbFBLBQYAAAAABgAGAFkBAAB9&#10;BQA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72390</wp:posOffset>
                </wp:positionV>
                <wp:extent cx="971550" cy="323850"/>
                <wp:effectExtent l="4445" t="4445" r="14605" b="14605"/>
                <wp:wrapNone/>
                <wp:docPr id="170" name="矩形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3.5pt;margin-top:5.7pt;height:25.5pt;width:76.5pt;z-index:251670528;mso-width-relative:page;mso-height-relative:page;" fillcolor="#FFFFFF" filled="t" stroked="t" coordsize="21600,21600" o:gfxdata="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qqA/K9gA&#10;AAAJAQAADwAAAAAAAAABACAAAAAiAAAAZHJzL2Rvd25yZXYueG1sUEsBAhQAFAAAAAgAh07iQEHf&#10;V/7mAQAA3gMAAA4AAAAAAAAAAQAgAAAAJwEAAGRycy9lMm9Eb2MueG1sUEsFBgAAAAAGAAYAWQEA&#10;AH8FAAA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737870" cy="5080"/>
                <wp:effectExtent l="0" t="33655" r="5080" b="37465"/>
                <wp:wrapNone/>
                <wp:docPr id="177" name="直接连接符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5pt;margin-top:0pt;height:0.4pt;width:58.1pt;z-index:251676672;mso-width-relative:page;mso-height-relative:page;" filled="f" stroked="t" coordsize="21600,21600" o:gfxdata="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1IFPTXAAAABQEAAA8AAAAAAAAAAQAgAAAAIgAAAGRycy9kb3ducmV2LnhtbFBLAQIUABQAAAAI&#10;AIdO4kCQTkhR7gEAAKoDAAAOAAAAAAAAAAEAIAAAACYBAABkcnMvZTJvRG9jLnhtbFBLBQYAAAAA&#10;BgAGAFkBAACGBQA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1386840"/>
                <wp:effectExtent l="38100" t="0" r="36195" b="3810"/>
                <wp:wrapNone/>
                <wp:docPr id="178" name="直接箭头连接符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13868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109.2pt;width:0.15pt;z-index:251678720;mso-width-relative:page;mso-height-relative:page;" filled="f" stroked="t" coordsize="21600,21600" o:gfxdata="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XsnnTYAAAACAEAAA8AAAAAAAAAAQAgAAAAIgAAAGRycy9kb3ducmV2LnhtbFBL&#10;AQIUABQAAAAIAIdO4kAS61HW9gEAALMDAAAOAAAAAAAAAAEAIAAAACcBAABkcnMvZTJvRG9jLnht&#10;bFBLBQYAAAAABgAGAFkBAACPBQA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4211320</wp:posOffset>
                </wp:positionH>
                <wp:positionV relativeFrom="paragraph">
                  <wp:posOffset>144780</wp:posOffset>
                </wp:positionV>
                <wp:extent cx="1617980" cy="1320165"/>
                <wp:effectExtent l="4445" t="5080" r="15875" b="8255"/>
                <wp:wrapNone/>
                <wp:docPr id="179" name="文本框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980" cy="13201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1.量化审查标准，执行回避制度。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2.实行审批留痕制度。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3.定期抽查、集体评议。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4.加强纪检监察。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晁红霞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6pt;margin-top:11.4pt;height:103.95pt;width:127.4pt;z-index:251664384;mso-width-relative:page;mso-height-relative:page;" filled="f" stroked="t" coordsize="21600,21600" o:gfxdata="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xdyw12AAAAAoBAAAPAAAAAAAAAAEAIAAAACIAAABkcnMv&#10;ZG93bnJldi54bWxQSwECFAAUAAAACACHTuJAcDzHTAMCAAD4AwAADgAAAAAAAAABACAAAAAnAQAA&#10;ZHJzL2Uyb0RvYy54bWxQSwUGAAAAAAYABgBZAQAAnA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1.量化审查标准，执行回避制度。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2.实行审批留痕制度。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3.定期抽查、集体评议。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4.加强纪检监察。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5.设立举报电话、举报箱和信访受理。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晁红霞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0</wp:posOffset>
                </wp:positionV>
                <wp:extent cx="1591310" cy="1485900"/>
                <wp:effectExtent l="4445" t="4445" r="23495" b="14605"/>
                <wp:wrapNone/>
                <wp:docPr id="180" name="文本框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4859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1.擅自增加或减少审查条件、程序。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2.对申报材料的审核把关不严，对重大质疑点，疏忽或故意隐瞒。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3.无原因超时办理。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4.故意刁难，附加有偿服务或指定中介服务。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0pt;height:117pt;width:125.3pt;z-index:251662336;mso-width-relative:page;mso-height-relative:page;" filled="f" stroked="t" coordsize="21600,21600" o:gfxdata="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TfbWTUAAAABwEAAA8AAAAAAAAAAQAgAAAAIgAAAGRycy9k&#10;b3ducmV2LnhtbFBLAQIUABQAAAAIAIdO4kD5OvhmBgIAAPgDAAAOAAAAAAAAAAEAIAAAACMBAABk&#10;cnMvZTJvRG9jLnhtbFBLBQYAAAAABgAGAFkBAACbBQA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1.擅自增加或减少审查条件、程序。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2.对申报材料的审核把关不严，对重大质疑点，疏忽或故意隐瞒。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3.无原因超时办理。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4.故意刁难，附加有偿服务或指定中介服务。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风险等级：高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81" name="文本框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666432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d&#10;LVkS2AAAAAkBAAAPAAAAAAAAAAEAIAAAACIAAABkcnMvZG93bnJldi54bWxQSwECFAAUAAAACACH&#10;TuJALTvsgLIBAABAAwAADgAAAAAAAAABACAAAAAnAQAAZHJzL2Uyb0RvYy54bWxQSwUGAAAAAAYA&#10;BgBZAQAASw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82" name="文本框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668480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KKc&#10;D73WAAAACQEAAA8AAAAAAAAAAQAgAAAAIgAAAGRycy9kb3ducmV2LnhtbFBLAQIUABQAAAAIAIdO&#10;4kAiwp6PswEAAEADAAAOAAAAAAAAAAEAIAAAACUBAABkcnMvZTJvRG9jLnhtbFBLBQYAAAAABgAG&#10;AFkBAABKBQA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972185" cy="323850"/>
                <wp:effectExtent l="4445" t="4445" r="13970" b="14605"/>
                <wp:wrapNone/>
                <wp:docPr id="183" name="矩形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0pt;height:25.5pt;width:76.55pt;z-index:251665408;mso-width-relative:page;mso-height-relative:page;" fillcolor="#FFFFFF" filled="t" stroked="t" coordsize="21600,21600" o:gfxdata="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dajmG&#10;1gAAAAcBAAAPAAAAAAAAAAEAIAAAACIAAABkcnMvZG93bnJldi54bWxQSwECFAAUAAAACACHTuJA&#10;l5quMeoBAADeAwAADgAAAAAAAAABACAAAAAl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184" name="直接连接符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669504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sd+EbdcAAAAF&#10;AQAADwAAAAAAAAABACAAAAAiAAAAZHJzL2Rvd25yZXYueG1sUEsBAhQAFAAAAAgAh07iQJiuClXk&#10;AQAAoAMAAA4AAAAAAAAAAQAgAAAAJgEAAGRycy9lMm9Eb2MueG1sUEsFBgAAAAAGAAYAWQEAAHwF&#10;AAA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185" name="直接连接符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667456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TOtw7WAAAABgEAAA8AAAAAAAAAAQAgAAAAIgAAAGRycy9kb3ducmV2LnhtbFBLAQIUABQAAAAI&#10;AIdO4kBpVOkI7wEAAKoDAAAOAAAAAAAAAAEAIAAAACUBAABkcnMvZTJvRG9jLnhtbFBLBQYAAAAA&#10;BgAGAFkBAACGBQA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990600"/>
                <wp:effectExtent l="38100" t="0" r="36195" b="0"/>
                <wp:wrapNone/>
                <wp:docPr id="186" name="直接箭头连接符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78pt;width:0.15pt;z-index:251679744;mso-width-relative:page;mso-height-relative:page;" filled="f" stroked="t" coordsize="21600,21600" o:gfxdata="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LA4+v2AAAAAgBAAAPAAAAAAAAAAEAIAAAACIAAABkcnMvZG93bnJldi54bWxQSwEC&#10;FAAUAAAACACHTuJA6q3+XPQBAACy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4213860</wp:posOffset>
                </wp:positionH>
                <wp:positionV relativeFrom="paragraph">
                  <wp:posOffset>148590</wp:posOffset>
                </wp:positionV>
                <wp:extent cx="1591310" cy="858520"/>
                <wp:effectExtent l="4445" t="4445" r="23495" b="13335"/>
                <wp:wrapNone/>
                <wp:docPr id="187" name="文本框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585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1.强化事后监管，发现并及时纠正审批过程中存在的问题。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2.严格执行责任追究制度。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晁红霞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8pt;margin-top:11.7pt;height:67.6pt;width:125.3pt;z-index:251694080;mso-width-relative:page;mso-height-relative:page;" filled="f" stroked="t" coordsize="21600,21600" o:gfxdata="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EeT+W2AAAAAoBAAAPAAAAAAAAAAEAIAAAACIAAABk&#10;cnMvZG93bnJldi54bWxQSwECFAAUAAAACACHTuJAccax9AYCAAD3AwAADgAAAAAAAAABACAAAAAn&#10;AQAAZHJzL2Uyb0RvYy54bWxQSwUGAAAAAAYABgBZAQAAn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1.强化事后监管，发现并及时纠正审批过程中存在的问题。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2.严格执行责任追究制度。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晁红霞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0</wp:posOffset>
                </wp:positionV>
                <wp:extent cx="1591310" cy="891540"/>
                <wp:effectExtent l="4445" t="4445" r="23495" b="18415"/>
                <wp:wrapNone/>
                <wp:docPr id="188" name="文本框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9154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1.擅自改变审查结论。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2.违反程序、违规越权审核审批。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3.对符合条件的不批准。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风险等级：高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0pt;height:70.2pt;width:125.3pt;z-index:251687936;mso-width-relative:page;mso-height-relative:page;" filled="f" stroked="t" coordsize="21600,21600" o:gfxdata="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cSd5PUAAAABwEAAA8AAAAAAAAAAQAgAAAAIgAAAGRycy9k&#10;b3ducmV2LnhtbFBLAQIUABQAAAAIAIdO4kCNNFmTBgIAAPcDAAAOAAAAAAAAAAEAIAAAACMBAABk&#10;cnMvZTJvRG9jLnhtbFBLBQYAAAAABgAGAFkBAACbBQA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1.擅自改变审查结论。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2.违反程序、违规越权审核审批。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3.对符合条件的不批准。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风险等级：高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89" name="文本框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686912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opwP&#10;vdYAAAAJAQAADwAAAAAAAAABACAAAAAiAAAAZHJzL2Rvd25yZXYueG1sUEsBAhQAFAAAAAgAh07i&#10;QEfZpF6yAQAAQAMAAA4AAAAAAAAAAQAgAAAAJQEAAGRycy9lMm9Eb2MueG1sUEsFBgAAAAAGAAYA&#10;WQEAAEkFAAA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90" name="文本框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3pt;margin-top:7.8pt;height:23.35pt;width:48.7pt;z-index:251685888;mso-width-relative:page;mso-height-relative:page;" filled="f" stroked="f" coordsize="21600,21600" o:gfxdata="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Yocd&#10;zdcAAAAJAQAADwAAAAAAAAABACAAAAAiAAAAZHJzL2Rvd25yZXYueG1sUEsBAhQAFAAAAAgAh07i&#10;QJu9R8uxAQAAQAMAAA4AAAAAAAAAAQAgAAAAJgEAAGRycy9lMm9Eb2MueG1sUEsFBgAAAAAGAAYA&#10;WQEAAEkFAAA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67945</wp:posOffset>
                </wp:positionV>
                <wp:extent cx="972185" cy="323850"/>
                <wp:effectExtent l="4445" t="4445" r="13970" b="14605"/>
                <wp:wrapNone/>
                <wp:docPr id="191" name="矩形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5.35pt;height:25.5pt;width:76.55pt;z-index:251659264;mso-width-relative:page;mso-height-relative:page;" fillcolor="#FFFFFF" filled="t" stroked="t" coordsize="21600,21600" o:gfxdata="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O6&#10;GX3YAAAACQEAAA8AAAAAAAAAAQAgAAAAIgAAAGRycy9kb3ducmV2LnhtbFBLAQIUABQAAAAIAIdO&#10;4kDJ0HT+6gEAAN4DAAAOAAAAAAAAAAEAIAAAACcBAABkcnMvZTJvRG9jLnhtbFBLBQYAAAAABgAG&#10;AFkBAACDBQA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lang w:val="zh-CN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192" name="直接连接符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684864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sd+EbdcAAAAF&#10;AQAADwAAAAAAAAABACAAAAAiAAAAZHJzL2Rvd25yZXYueG1sUEsBAhQAFAAAAAgAh07iQEaJC7vk&#10;AQAAoAMAAA4AAAAAAAAAAQAgAAAAJgEAAGRycy9lMm9Eb2MueG1sUEsFBgAAAAAGAAYAWQEAAHwF&#10;AAA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193" name="直接连接符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683840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BTO&#10;tw7WAAAABgEAAA8AAAAAAAAAAQAgAAAAIgAAAGRycy9kb3ducmV2LnhtbFBLAQIUABQAAAAIAIdO&#10;4kAt2ZQw7AEAAKoDAAAOAAAAAAAAAAEAIAAAACUBAABkcnMvZTJvRG9jLnhtbFBLBQYAAAAABgAG&#10;AFkBAACDBQA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0</wp:posOffset>
                </wp:positionV>
                <wp:extent cx="635" cy="1080135"/>
                <wp:effectExtent l="37465" t="0" r="38100" b="5715"/>
                <wp:wrapNone/>
                <wp:docPr id="194" name="直接箭头连接符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0801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4pt;margin-top:0pt;height:85.05pt;width:0.05pt;z-index:251681792;mso-width-relative:page;mso-height-relative:page;" filled="f" stroked="t" coordsize="21600,21600" o:gfxdata="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u8D3&#10;h9cAAAAIAQAADwAAAAAAAAABACAAAAAiAAAAZHJzL2Rvd25yZXYueG1sUEsBAhQAFAAAAAgAh07i&#10;QIwYPfDqAQAAqAMAAA4AAAAAAAAAAQAgAAAAJgEAAGRycy9lMm9Eb2MueG1sUEsFBgAAAAAGAAYA&#10;WQEAAIIFAAA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4210050</wp:posOffset>
                </wp:positionH>
                <wp:positionV relativeFrom="paragraph">
                  <wp:posOffset>111125</wp:posOffset>
                </wp:positionV>
                <wp:extent cx="1591310" cy="1044575"/>
                <wp:effectExtent l="4445" t="4445" r="23495" b="17780"/>
                <wp:wrapNone/>
                <wp:docPr id="195" name="文本框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0445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1.严格执行文书制作操作规范。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2.落实文书制作限时制。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3.加强内部监管，落实责任追究。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晁红霞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5pt;margin-top:8.75pt;height:82.25pt;width:125.3pt;z-index:251663360;mso-width-relative:page;mso-height-relative:page;" filled="f" stroked="t" coordsize="21600,21600" o:gfxdata="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aq23fYAAAACgEAAA8AAAAAAAAAAQAgAAAAIgAAAGRy&#10;cy9kb3ducmV2LnhtbFBLAQIUABQAAAAIAIdO4kAS+BehBQIAAPgDAAAOAAAAAAAAAAEAIAAAACcB&#10;AABkcnMvZTJvRG9jLnhtbFBLBQYAAAAABgAGAFkBAACeBQA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1.严格执行文书制作操作规范。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2.落实文书制作限时制。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3.加强内部监管，落实责任追究。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晁红霞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273050</wp:posOffset>
                </wp:positionV>
                <wp:extent cx="1591310" cy="847725"/>
                <wp:effectExtent l="4445" t="4445" r="23495" b="5080"/>
                <wp:wrapNone/>
                <wp:docPr id="196" name="文本框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4772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1.擅自改动内容，制作文书不规范。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2.不及时办结。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3.未及时送达。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5pt;margin-top:21.5pt;height:66.75pt;width:125.3pt;z-index:251661312;mso-width-relative:page;mso-height-relative:page;" filled="f" stroked="t" coordsize="21600,21600" o:gfxdata="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vEERHYAAAACQEAAA8AAAAAAAAAAQAgAAAAIgAAAGRy&#10;cy9kb3ducmV2LnhtbFBLAQIUABQAAAAIAIdO4kDHEEutBQIAAPcDAAAOAAAAAAAAAAEAIAAAACcB&#10;AABkcnMvZTJvRG9jLnhtbFBLBQYAAAAABgAGAFkBAACeBQA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1.擅自改动内容，制作文书不规范。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2.不及时办结。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3.未及时送达。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风险等级：低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3411855</wp:posOffset>
                </wp:positionH>
                <wp:positionV relativeFrom="paragraph">
                  <wp:posOffset>321945</wp:posOffset>
                </wp:positionV>
                <wp:extent cx="742315" cy="300990"/>
                <wp:effectExtent l="0" t="0" r="0" b="0"/>
                <wp:wrapNone/>
                <wp:docPr id="197" name="文本框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8.65pt;margin-top:25.35pt;height:23.7pt;width:58.45pt;z-index:251693056;mso-width-relative:page;mso-height-relative:page;" filled="f" stroked="f" coordsize="21600,21600" o:gfxdata="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c06lWNkAAAAJAQAADwAAAAAAAAABACAAAAAiAAAAZHJzL2Rvd25yZXYueG1sUEsBAhQAFAAAAAgA&#10;h07iQGJ7XU2yAQAAQAMAAA4AAAAAAAAAAQAgAAAAKAEAAGRycy9lMm9Eb2MueG1sUEsFBgAAAAAG&#10;AAYAWQEAAEwFAAA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3481705</wp:posOffset>
                </wp:positionH>
                <wp:positionV relativeFrom="paragraph">
                  <wp:posOffset>249555</wp:posOffset>
                </wp:positionV>
                <wp:extent cx="737870" cy="1905"/>
                <wp:effectExtent l="0" t="36195" r="5080" b="38100"/>
                <wp:wrapNone/>
                <wp:docPr id="198" name="直接连接符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15pt;margin-top:19.65pt;height:0.15pt;width:58.1pt;z-index:251692032;mso-width-relative:page;mso-height-relative:page;" filled="f" stroked="t" coordsize="21600,21600" o:gfxdata="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bZe0Y2gAA&#10;AAkBAAAPAAAAAAAAAAEAIAAAACIAAABkcnMvZG93bnJldi54bWxQSwECFAAUAAAACACHTuJA3Vfu&#10;9eMBAACgAwAADgAAAAAAAAABACAAAAAp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1752600</wp:posOffset>
                </wp:positionH>
                <wp:positionV relativeFrom="paragraph">
                  <wp:posOffset>282575</wp:posOffset>
                </wp:positionV>
                <wp:extent cx="737870" cy="6985"/>
                <wp:effectExtent l="0" t="31750" r="5080" b="37465"/>
                <wp:wrapNone/>
                <wp:docPr id="199" name="直接连接符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8pt;margin-top:22.25pt;height:0.55pt;width:58.1pt;z-index:251689984;mso-width-relative:page;mso-height-relative:page;" filled="f" stroked="t" coordsize="21600,21600" o:gfxdata="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dj7Ra2gAAAAkBAAAPAAAAAAAAAAEAIAAAACIAAABkcnMvZG93bnJldi54bWxQSwECFAAUAAAA&#10;CACHTuJAuRUeCuwBAACqAwAADgAAAAAAAAABACAAAAAp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21590</wp:posOffset>
                </wp:positionV>
                <wp:extent cx="618490" cy="296545"/>
                <wp:effectExtent l="0" t="0" r="0" b="0"/>
                <wp:wrapNone/>
                <wp:docPr id="200" name="文本框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pt;margin-top:1.7pt;height:23.35pt;width:48.7pt;z-index:251691008;mso-width-relative:page;mso-height-relative:page;" filled="f" stroked="f" coordsize="21600,21600" o:gfxdata="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+&#10;h56+2AAAAAgBAAAPAAAAAAAAAAEAIAAAACIAAABkcnMvZG93bnJldi54bWxQSwECFAAUAAAACACH&#10;TuJAQH11MLIBAABAAwAADgAAAAAAAAABACAAAAAnAQAAZHJzL2Uyb0RvYy54bWxQSwUGAAAAAAYA&#10;BgBZAQAASw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74295</wp:posOffset>
                </wp:positionV>
                <wp:extent cx="972185" cy="323850"/>
                <wp:effectExtent l="4445" t="4445" r="13970" b="14605"/>
                <wp:wrapNone/>
                <wp:docPr id="201" name="矩形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6.5pt;margin-top:5.85pt;height:25.5pt;width:76.55pt;z-index:251688960;mso-width-relative:page;mso-height-relative:page;" fillcolor="#FFFFFF" filled="t" stroked="t" coordsize="21600,21600" o:gfxdata="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SeLsb&#10;2AAAAAkBAAAPAAAAAAAAAAEAIAAAACIAAABkcnMvZG93bnJldi54bWxQSwECFAAUAAAACACHTuJA&#10;FbOVpOgBAADeAwAADgAAAAAAAAABACAAAAAn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lang w:val="zh-CN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240" w:lineRule="exact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497205</wp:posOffset>
                </wp:positionV>
                <wp:extent cx="1143000" cy="358140"/>
                <wp:effectExtent l="4445" t="4445" r="14605" b="18415"/>
                <wp:wrapNone/>
                <wp:docPr id="202" name="圆角矩形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581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9.75pt;margin-top:39.15pt;height:28.2pt;width:90pt;z-index:251660288;mso-width-relative:page;mso-height-relative:page;" fillcolor="#FFFFFF" filled="t" stroked="t" coordsize="21600,21600" arcsize="0.5" o:gfxdata="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Pt4/w2AAAAAoBAAAPAAAAAAAAAAEAIAAAACIA&#10;AABkcnMvZG93bnJldi54bWxQSwECFAAUAAAACACHTuJAUlG5uwkCAAAMBAAADgAAAAAAAAABACAA&#10;AAAnAQAAZHJzL2Uyb0RvYy54bWxQSwUGAAAAAAYABgBZAQAAog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办结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2962275</wp:posOffset>
                </wp:positionH>
                <wp:positionV relativeFrom="paragraph">
                  <wp:posOffset>1905</wp:posOffset>
                </wp:positionV>
                <wp:extent cx="635" cy="495300"/>
                <wp:effectExtent l="37465" t="0" r="38100" b="0"/>
                <wp:wrapNone/>
                <wp:docPr id="203" name="直接箭头连接符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3.25pt;margin-top:0.15pt;height:39pt;width:0.05pt;z-index:251680768;mso-width-relative:page;mso-height-relative:page;" filled="f" stroked="t" coordsize="21600,21600" o:gfxdata="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IS&#10;DzvWAAAABwEAAA8AAAAAAAAAAQAgAAAAIgAAAGRycy9kb3ducmV2LnhtbFBLAQIUABQAAAAIAIdO&#10;4kCqWoi87AEAAKcDAAAOAAAAAAAAAAEAIAAAACUBAABkcnMvZTJvRG9jLnhtbFBLBQYAAAAABgAG&#10;AFkBAACDBQA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/>
    </w:p>
    <w:p>
      <w:pPr/>
    </w:p>
    <w:p>
      <w:pPr/>
    </w:p>
    <w:p>
      <w:pPr/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3843020</wp:posOffset>
                </wp:positionH>
                <wp:positionV relativeFrom="paragraph">
                  <wp:posOffset>85725</wp:posOffset>
                </wp:positionV>
                <wp:extent cx="2171700" cy="106807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10680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承办机构：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  <w:t>绛县农业农村局</w:t>
                            </w:r>
                          </w:p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负 责 人：李婷</w:t>
                            </w:r>
                          </w:p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default" w:ascii="黑体" w:hAnsi="黑体" w:eastAsia="黑体" w:cs="黑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服务电话：0359-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6523256</w:t>
                            </w:r>
                          </w:p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监督电话：0359-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6523256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6pt;margin-top:6.75pt;height:84.1pt;width:171pt;z-index:251695104;mso-width-relative:page;mso-height-relative:page;" filled="f" stroked="f" coordsize="21600,21600" o:gfxdata="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hrnmM9gAAAAKAQAADwAAAAAAAAABACAAAAAiAAAAZHJzL2Rvd25yZXYueG1sUEsBAhQAFAAAAAgA&#10;h07iQFCXQBmzAQAAPgMAAA4AAAAAAAAAAQAgAAAAJwEAAGRycy9lMm9Eb2MueG1sUEsFBgAAAAAG&#10;AAYAWQEAAEwFAAA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spacing w:line="300" w:lineRule="exact"/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承办机构：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  <w:t>绛县农业农村局</w:t>
                      </w:r>
                    </w:p>
                    <w:p>
                      <w:pPr>
                        <w:snapToGrid w:val="0"/>
                        <w:spacing w:line="300" w:lineRule="exact"/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负 责 人：李婷</w:t>
                      </w:r>
                    </w:p>
                    <w:p>
                      <w:pPr>
                        <w:snapToGrid w:val="0"/>
                        <w:spacing w:line="300" w:lineRule="exact"/>
                        <w:rPr>
                          <w:rFonts w:hint="default" w:ascii="黑体" w:hAnsi="黑体" w:eastAsia="黑体" w:cs="黑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服务电话：0359-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6523256</w:t>
                      </w:r>
                    </w:p>
                    <w:p>
                      <w:pPr>
                        <w:snapToGrid w:val="0"/>
                        <w:spacing w:line="300" w:lineRule="exact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监督电话：0359-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6523256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黑体" w:hAnsi="黑体" w:eastAsia="黑体" w:cs="黑体"/>
          <w:sz w:val="36"/>
          <w:szCs w:val="36"/>
        </w:rPr>
      </w:pPr>
    </w:p>
    <w:sectPr>
      <w:pgSz w:w="11906" w:h="16838"/>
      <w:pgMar w:top="1440" w:right="839" w:bottom="1440" w:left="8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"/>
    <w:docVar w:name="KSO_WPS_MARK_KEY" w:val="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 First Indent 2"/>
    <w:basedOn w:val="4"/>
    <w:qFormat/>
    <w:uiPriority w:val="0"/>
    <w:pPr>
      <w:ind w:firstLine="420" w:firstLineChars="200"/>
    </w:p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2018-08-22T08:34:00Z</dcterms:created>
  <dc:creator>Administrator</dc:creator>
  <cp:lastModifiedBy>iPhone 12</cp:lastModifiedBy>
  <cp:lastPrinted>2020-12-17T20:27:00Z</cp:lastPrinted>
  <dcterms:modified xsi:type="dcterms:W3CDTF">2023-05-15T21:39:59Z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2052-11.36.2</vt:lpwstr>
  </property>
  <property fmtid="{D5CDD505-2E9C-101B-9397-08002B2CF9AE}" pid="3" name="ICV">
    <vt:lpwstr>A6BFF163801D4E3EA916B02120AB07C4_13</vt:lpwstr>
  </property>
</Properties>
</file>